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116E37" w14:textId="77777777" w:rsidR="00595105" w:rsidRDefault="00595105" w:rsidP="003866A9">
      <w:bookmarkStart w:id="0" w:name="_GoBack"/>
      <w:bookmarkEnd w:id="0"/>
    </w:p>
    <w:p w14:paraId="6FBE013B" w14:textId="77777777" w:rsidR="00E167AD" w:rsidRDefault="00E167AD" w:rsidP="003866A9"/>
    <w:p w14:paraId="674218B0" w14:textId="77777777" w:rsidR="00E167AD" w:rsidRDefault="00E167AD" w:rsidP="003866A9"/>
    <w:p w14:paraId="6DB9F346" w14:textId="77777777" w:rsidR="00E167AD" w:rsidRDefault="00E167AD" w:rsidP="003866A9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4660481A7E164DFD8C4AFC24AEC3A9F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11B6AE62" w14:textId="5FCEA365" w:rsidR="00E167AD" w:rsidRDefault="00B55841" w:rsidP="00E167AD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Izvješće o iskorištenju predujma za ulaganja u sektoru vina</w:t>
          </w:r>
        </w:p>
      </w:sdtContent>
    </w:sdt>
    <w:p w14:paraId="2C38131E" w14:textId="6192D99F" w:rsidR="00120AA9" w:rsidRDefault="00E167AD" w:rsidP="00120AA9">
      <w:pPr>
        <w:ind w:left="5664"/>
        <w:jc w:val="center"/>
        <w:rPr>
          <w:rFonts w:cs="Calibri"/>
          <w:b/>
          <w:sz w:val="28"/>
          <w:szCs w:val="28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9445EEA0BFF94B628D215873331693BA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120AA9">
            <w:rPr>
              <w:b/>
              <w:sz w:val="40"/>
              <w:szCs w:val="40"/>
            </w:rPr>
            <w:t>L6_PP_O18</w:t>
          </w:r>
        </w:sdtContent>
      </w:sdt>
    </w:p>
    <w:p w14:paraId="57BFD2F1" w14:textId="77777777" w:rsidR="00120AA9" w:rsidRDefault="00120AA9">
      <w:pPr>
        <w:spacing w:after="0" w:line="240" w:lineRule="auto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br w:type="page"/>
      </w:r>
    </w:p>
    <w:p w14:paraId="4EF2BBBC" w14:textId="59B389F1" w:rsidR="00120AA9" w:rsidRPr="00120AA9" w:rsidRDefault="00120AA9" w:rsidP="00120AA9">
      <w:pPr>
        <w:jc w:val="center"/>
        <w:rPr>
          <w:rFonts w:cs="Calibri"/>
          <w:b/>
          <w:sz w:val="28"/>
          <w:szCs w:val="28"/>
        </w:rPr>
      </w:pPr>
      <w:r w:rsidRPr="00120AA9">
        <w:rPr>
          <w:rFonts w:cs="Calibri"/>
          <w:b/>
          <w:sz w:val="28"/>
          <w:szCs w:val="28"/>
        </w:rPr>
        <w:lastRenderedPageBreak/>
        <w:t>IZVJEŠĆE O ISKORIŠTENJU PREDUJMA</w:t>
      </w:r>
    </w:p>
    <w:p w14:paraId="5118F463" w14:textId="155F3A47" w:rsidR="00120AA9" w:rsidRPr="00120AA9" w:rsidRDefault="00120AA9" w:rsidP="00120AA9">
      <w:pPr>
        <w:spacing w:after="120" w:line="320" w:lineRule="exact"/>
        <w:jc w:val="center"/>
        <w:rPr>
          <w:rFonts w:cs="Calibri"/>
          <w:b/>
          <w:sz w:val="28"/>
          <w:szCs w:val="28"/>
        </w:rPr>
      </w:pPr>
      <w:r w:rsidRPr="00120AA9">
        <w:rPr>
          <w:rFonts w:cs="Calibri"/>
          <w:b/>
          <w:sz w:val="28"/>
          <w:szCs w:val="28"/>
        </w:rPr>
        <w:t xml:space="preserve">ZA </w:t>
      </w:r>
      <w:r w:rsidR="00B55841">
        <w:rPr>
          <w:rFonts w:cs="Calibri"/>
          <w:b/>
          <w:sz w:val="28"/>
          <w:szCs w:val="28"/>
        </w:rPr>
        <w:t>ULAGANJA</w:t>
      </w:r>
      <w:r w:rsidR="00B55841" w:rsidRPr="00120AA9">
        <w:rPr>
          <w:rFonts w:cs="Calibri"/>
          <w:b/>
          <w:sz w:val="28"/>
          <w:szCs w:val="28"/>
        </w:rPr>
        <w:t xml:space="preserve"> </w:t>
      </w:r>
      <w:r w:rsidRPr="00120AA9">
        <w:rPr>
          <w:rFonts w:cs="Calibri"/>
          <w:b/>
          <w:sz w:val="28"/>
          <w:szCs w:val="28"/>
        </w:rPr>
        <w:t>U SEKTORU VINA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120AA9" w:rsidRPr="00120AA9" w14:paraId="6868B4CC" w14:textId="77777777" w:rsidTr="00132AEA">
        <w:tc>
          <w:tcPr>
            <w:tcW w:w="9606" w:type="dxa"/>
          </w:tcPr>
          <w:p w14:paraId="45645E25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both"/>
              <w:rPr>
                <w:rFonts w:cs="Calibri"/>
                <w:b/>
                <w:i/>
              </w:rPr>
            </w:pPr>
            <w:r w:rsidRPr="00120AA9">
              <w:rPr>
                <w:rFonts w:cs="Calibri"/>
                <w:b/>
                <w:i/>
              </w:rPr>
              <w:t>OPĆE NAPOMENE:</w:t>
            </w:r>
          </w:p>
          <w:p w14:paraId="367C85A9" w14:textId="77777777" w:rsidR="00120AA9" w:rsidRPr="00120AA9" w:rsidRDefault="00120AA9" w:rsidP="00120AA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120AA9">
              <w:rPr>
                <w:rFonts w:cs="Calibri"/>
                <w:i/>
              </w:rPr>
              <w:t>Obrazac popunite čitko velikim tiskanim slovima</w:t>
            </w:r>
          </w:p>
          <w:p w14:paraId="62208487" w14:textId="77777777" w:rsidR="00120AA9" w:rsidRPr="00120AA9" w:rsidRDefault="00120AA9" w:rsidP="00120AA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120AA9">
              <w:rPr>
                <w:rFonts w:cs="Calibri"/>
                <w:i/>
              </w:rPr>
              <w:t>Obrazac treba biti popunjen ispravno, bez upotrebe korektora, bez ispravaka i bez promjene podataka</w:t>
            </w:r>
          </w:p>
          <w:p w14:paraId="14890A9C" w14:textId="77777777" w:rsidR="00120AA9" w:rsidRPr="00120AA9" w:rsidRDefault="00120AA9" w:rsidP="00120AA9">
            <w:pPr>
              <w:spacing w:after="0" w:line="240" w:lineRule="auto"/>
              <w:ind w:left="720" w:hanging="357"/>
              <w:jc w:val="both"/>
              <w:rPr>
                <w:rFonts w:cs="Calibri"/>
                <w:i/>
              </w:rPr>
            </w:pPr>
          </w:p>
        </w:tc>
      </w:tr>
    </w:tbl>
    <w:p w14:paraId="13ECE3CF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</w:rPr>
      </w:pPr>
    </w:p>
    <w:p w14:paraId="01EC2CAF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</w:rPr>
      </w:pPr>
      <w:r w:rsidRPr="00120AA9">
        <w:rPr>
          <w:rFonts w:cs="Calibri"/>
          <w:b/>
        </w:rPr>
        <w:t>DIO A_PODACI O PODNOSITELJU IZVJEŠĆA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67"/>
        <w:gridCol w:w="2551"/>
        <w:gridCol w:w="3225"/>
      </w:tblGrid>
      <w:tr w:rsidR="00120AA9" w:rsidRPr="00120AA9" w14:paraId="5B168C36" w14:textId="77777777" w:rsidTr="00132AE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7AD6B1" w14:textId="77777777" w:rsidR="00120AA9" w:rsidRPr="00120AA9" w:rsidRDefault="00120AA9" w:rsidP="00120AA9">
            <w:pPr>
              <w:spacing w:after="120" w:line="320" w:lineRule="exact"/>
              <w:rPr>
                <w:rFonts w:cs="Calibri"/>
              </w:rPr>
            </w:pPr>
            <w:r w:rsidRPr="00120AA9">
              <w:rPr>
                <w:rFonts w:cs="Calibri"/>
              </w:rPr>
              <w:t>Naziv i adresa podnositelja izvješća: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B2914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E0DF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120AA9">
              <w:rPr>
                <w:rFonts w:cs="Calibri"/>
              </w:rPr>
              <w:t>OIB:</w:t>
            </w:r>
          </w:p>
        </w:tc>
        <w:tc>
          <w:tcPr>
            <w:tcW w:w="3225" w:type="dxa"/>
            <w:tcBorders>
              <w:left w:val="single" w:sz="4" w:space="0" w:color="auto"/>
            </w:tcBorders>
          </w:tcPr>
          <w:p w14:paraId="37C6A78D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120AA9" w:rsidRPr="00120AA9" w14:paraId="3057473F" w14:textId="77777777" w:rsidTr="00132AEA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D21B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420B29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E3F4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120AA9">
              <w:rPr>
                <w:rFonts w:cs="Calibri"/>
              </w:rPr>
              <w:t>Odgovorna osoba:</w:t>
            </w:r>
          </w:p>
        </w:tc>
        <w:tc>
          <w:tcPr>
            <w:tcW w:w="3225" w:type="dxa"/>
            <w:tcBorders>
              <w:left w:val="single" w:sz="4" w:space="0" w:color="auto"/>
            </w:tcBorders>
          </w:tcPr>
          <w:p w14:paraId="75E01374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</w:tbl>
    <w:p w14:paraId="1F550A57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</w:p>
    <w:p w14:paraId="1C7A65E7" w14:textId="77777777" w:rsidR="00120AA9" w:rsidRPr="00120AA9" w:rsidRDefault="00AA28FA" w:rsidP="00120AA9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76229EC6">
          <v:rect id="_x0000_i1025" style="width:0;height:1.5pt" o:hralign="center" o:hrstd="t" o:hr="t" fillcolor="#a0a0a0" stroked="f"/>
        </w:pict>
      </w:r>
    </w:p>
    <w:p w14:paraId="1EA40E89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  <w:r w:rsidRPr="00120AA9">
        <w:rPr>
          <w:rFonts w:cs="Calibri"/>
          <w:b/>
        </w:rPr>
        <w:t>DIO B_PODACI O IZDANOJ ODLUCI O ISPLATI PREDUJMA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6"/>
        <w:gridCol w:w="4950"/>
      </w:tblGrid>
      <w:tr w:rsidR="00120AA9" w:rsidRPr="00120AA9" w14:paraId="5CC9F06B" w14:textId="77777777" w:rsidTr="00132AEA">
        <w:tc>
          <w:tcPr>
            <w:tcW w:w="46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CE596A" w14:textId="77777777" w:rsidR="00120AA9" w:rsidRPr="00120AA9" w:rsidRDefault="00120AA9" w:rsidP="00120AA9">
            <w:pPr>
              <w:spacing w:after="120" w:line="320" w:lineRule="exact"/>
              <w:jc w:val="right"/>
              <w:rPr>
                <w:rFonts w:cs="Calibri"/>
              </w:rPr>
            </w:pPr>
            <w:r w:rsidRPr="00120AA9">
              <w:rPr>
                <w:rFonts w:cs="Calibri"/>
              </w:rPr>
              <w:t>KLASA predmeta:</w:t>
            </w:r>
          </w:p>
        </w:tc>
        <w:tc>
          <w:tcPr>
            <w:tcW w:w="4950" w:type="dxa"/>
            <w:tcBorders>
              <w:left w:val="single" w:sz="4" w:space="0" w:color="auto"/>
            </w:tcBorders>
          </w:tcPr>
          <w:p w14:paraId="05490177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120AA9" w:rsidRPr="00120AA9" w14:paraId="0963ED22" w14:textId="77777777" w:rsidTr="00132AEA">
        <w:tc>
          <w:tcPr>
            <w:tcW w:w="46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192FEF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120AA9">
              <w:rPr>
                <w:rFonts w:cs="Calibri"/>
              </w:rPr>
              <w:t>Datum izdavanja odluke:</w:t>
            </w:r>
          </w:p>
        </w:tc>
        <w:tc>
          <w:tcPr>
            <w:tcW w:w="4950" w:type="dxa"/>
            <w:tcBorders>
              <w:left w:val="single" w:sz="4" w:space="0" w:color="auto"/>
            </w:tcBorders>
          </w:tcPr>
          <w:p w14:paraId="4350AF5A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120AA9" w:rsidRPr="00120AA9" w14:paraId="19CDDD03" w14:textId="77777777" w:rsidTr="00132AEA">
        <w:tc>
          <w:tcPr>
            <w:tcW w:w="46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8CF83C" w14:textId="77777777" w:rsidR="00120AA9" w:rsidRPr="00120AA9" w:rsidRDefault="00120AA9" w:rsidP="00120AA9">
            <w:pPr>
              <w:spacing w:after="120" w:line="320" w:lineRule="exact"/>
              <w:jc w:val="right"/>
              <w:rPr>
                <w:rFonts w:cs="Calibri"/>
              </w:rPr>
            </w:pPr>
            <w:r w:rsidRPr="00120AA9">
              <w:rPr>
                <w:rFonts w:cs="Calibri"/>
              </w:rPr>
              <w:t>Odobreni iznos predujma:</w:t>
            </w:r>
          </w:p>
        </w:tc>
        <w:tc>
          <w:tcPr>
            <w:tcW w:w="4950" w:type="dxa"/>
            <w:tcBorders>
              <w:left w:val="single" w:sz="4" w:space="0" w:color="auto"/>
            </w:tcBorders>
          </w:tcPr>
          <w:p w14:paraId="101BE932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120AA9">
              <w:rPr>
                <w:rFonts w:cs="Calibri"/>
              </w:rPr>
              <w:t>HRK</w:t>
            </w:r>
          </w:p>
        </w:tc>
      </w:tr>
      <w:tr w:rsidR="00120AA9" w:rsidRPr="00120AA9" w14:paraId="006A0B65" w14:textId="77777777" w:rsidTr="00132AEA">
        <w:tc>
          <w:tcPr>
            <w:tcW w:w="46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A408F4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120AA9">
              <w:rPr>
                <w:rFonts w:cs="Calibri"/>
              </w:rPr>
              <w:t>Rok podnošenja zahtjeva za isplatu:</w:t>
            </w:r>
          </w:p>
        </w:tc>
        <w:tc>
          <w:tcPr>
            <w:tcW w:w="4950" w:type="dxa"/>
            <w:tcBorders>
              <w:left w:val="single" w:sz="4" w:space="0" w:color="auto"/>
            </w:tcBorders>
          </w:tcPr>
          <w:p w14:paraId="7BF851E0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</w:p>
        </w:tc>
      </w:tr>
    </w:tbl>
    <w:p w14:paraId="7F43CF78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</w:p>
    <w:p w14:paraId="677B2E1F" w14:textId="77777777" w:rsidR="00120AA9" w:rsidRPr="00120AA9" w:rsidRDefault="00AA28FA" w:rsidP="00120AA9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293215F4">
          <v:rect id="_x0000_i1026" style="width:0;height:1.5pt" o:hralign="center" o:hrstd="t" o:hr="t" fillcolor="#a0a0a0" stroked="f"/>
        </w:pict>
      </w:r>
    </w:p>
    <w:p w14:paraId="7BA54954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  <w:r w:rsidRPr="00120AA9">
        <w:rPr>
          <w:rFonts w:cs="Calibri"/>
          <w:b/>
        </w:rPr>
        <w:t>DIO C_PODACI O IZNOSU ISKORIŠTENOG PREDUJMA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4"/>
        <w:gridCol w:w="4952"/>
      </w:tblGrid>
      <w:tr w:rsidR="00120AA9" w:rsidRPr="00120AA9" w14:paraId="48CE2BDB" w14:textId="77777777" w:rsidTr="00132AEA">
        <w:tc>
          <w:tcPr>
            <w:tcW w:w="46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FB1534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120AA9">
              <w:rPr>
                <w:rFonts w:cs="Calibri"/>
              </w:rPr>
              <w:t>Iskorišteni iznos predujma:</w:t>
            </w:r>
          </w:p>
        </w:tc>
        <w:tc>
          <w:tcPr>
            <w:tcW w:w="4952" w:type="dxa"/>
            <w:tcBorders>
              <w:left w:val="single" w:sz="4" w:space="0" w:color="auto"/>
            </w:tcBorders>
          </w:tcPr>
          <w:p w14:paraId="51691EC4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120AA9">
              <w:rPr>
                <w:rFonts w:cs="Calibri"/>
              </w:rPr>
              <w:t>HRK</w:t>
            </w:r>
          </w:p>
        </w:tc>
      </w:tr>
    </w:tbl>
    <w:p w14:paraId="2875448E" w14:textId="77777777" w:rsidR="00120AA9" w:rsidRPr="00120AA9" w:rsidRDefault="00AA28FA" w:rsidP="00120AA9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01810D95">
          <v:rect id="_x0000_i1027" style="width:0;height:1.5pt" o:hralign="center" o:hrstd="t" o:hr="t" fillcolor="#a0a0a0" stroked="f"/>
        </w:pict>
      </w:r>
    </w:p>
    <w:p w14:paraId="35D3C6D1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</w:p>
    <w:p w14:paraId="187F017E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</w:p>
    <w:p w14:paraId="5B68EFC6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</w:p>
    <w:p w14:paraId="63C37730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</w:p>
    <w:p w14:paraId="5CC05ABB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  <w:r w:rsidRPr="00120AA9">
        <w:rPr>
          <w:rFonts w:cs="Calibri"/>
          <w:b/>
        </w:rPr>
        <w:t>DIO D_IZVJEŠĆE SE PODNOSI ZA FINANCIJSKU GODINU:</w:t>
      </w:r>
    </w:p>
    <w:p w14:paraId="5A65A028" w14:textId="77777777" w:rsidR="00120AA9" w:rsidRPr="00120AA9" w:rsidRDefault="00120AA9" w:rsidP="00120AA9">
      <w:pPr>
        <w:tabs>
          <w:tab w:val="center" w:pos="4536"/>
          <w:tab w:val="right" w:pos="9072"/>
        </w:tabs>
        <w:spacing w:after="120" w:line="320" w:lineRule="exact"/>
        <w:ind w:left="357" w:hanging="357"/>
        <w:jc w:val="both"/>
        <w:rPr>
          <w:bCs/>
          <w:noProof/>
          <w:sz w:val="20"/>
        </w:rPr>
      </w:pPr>
      <w:r w:rsidRPr="00120AA9">
        <w:rPr>
          <w:bCs/>
          <w:i/>
          <w:noProof/>
          <w:sz w:val="20"/>
        </w:rPr>
        <w:lastRenderedPageBreak/>
        <w:t>Napomena:</w:t>
      </w:r>
      <w:r w:rsidRPr="00120AA9">
        <w:rPr>
          <w:bCs/>
          <w:noProof/>
          <w:sz w:val="20"/>
        </w:rPr>
        <w:t xml:space="preserve"> Korisnik popunjava tablicu stavljajući oznaku „</w:t>
      </w:r>
      <w:r w:rsidRPr="00120AA9">
        <w:rPr>
          <w:b/>
          <w:bCs/>
          <w:noProof/>
          <w:sz w:val="20"/>
        </w:rPr>
        <w:t>X</w:t>
      </w:r>
      <w:r w:rsidRPr="00120AA9">
        <w:rPr>
          <w:bCs/>
          <w:noProof/>
          <w:sz w:val="20"/>
        </w:rPr>
        <w:t>“ za odgovarajuću financijsku godinu.</w:t>
      </w:r>
    </w:p>
    <w:p w14:paraId="07BE11C6" w14:textId="77777777" w:rsidR="00120AA9" w:rsidRPr="00120AA9" w:rsidRDefault="00120AA9" w:rsidP="00120AA9">
      <w:pPr>
        <w:tabs>
          <w:tab w:val="center" w:pos="4536"/>
          <w:tab w:val="right" w:pos="9072"/>
        </w:tabs>
        <w:spacing w:after="120" w:line="320" w:lineRule="exact"/>
        <w:ind w:left="357" w:hanging="357"/>
        <w:jc w:val="both"/>
        <w:rPr>
          <w:bCs/>
          <w:noProof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5121"/>
        <w:gridCol w:w="2978"/>
        <w:gridCol w:w="533"/>
      </w:tblGrid>
      <w:tr w:rsidR="00120AA9" w:rsidRPr="00120AA9" w14:paraId="4BB77F58" w14:textId="77777777" w:rsidTr="00132AEA">
        <w:tc>
          <w:tcPr>
            <w:tcW w:w="3110" w:type="pct"/>
            <w:gridSpan w:val="2"/>
            <w:tcBorders>
              <w:top w:val="nil"/>
              <w:left w:val="nil"/>
            </w:tcBorders>
            <w:vAlign w:val="center"/>
          </w:tcPr>
          <w:p w14:paraId="21BC9A58" w14:textId="77777777" w:rsidR="00120AA9" w:rsidRPr="00120AA9" w:rsidRDefault="00120AA9" w:rsidP="00120AA9">
            <w:pPr>
              <w:spacing w:after="120" w:line="320" w:lineRule="exact"/>
              <w:ind w:left="720" w:hanging="357"/>
              <w:rPr>
                <w:b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nil"/>
            </w:tcBorders>
            <w:shd w:val="clear" w:color="auto" w:fill="D9D9D9"/>
            <w:vAlign w:val="center"/>
          </w:tcPr>
          <w:p w14:paraId="5B79EB66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center"/>
              <w:rPr>
                <w:b/>
              </w:rPr>
            </w:pPr>
            <w:r w:rsidRPr="00120AA9">
              <w:rPr>
                <w:b/>
              </w:rPr>
              <w:t>Napomena</w:t>
            </w:r>
          </w:p>
        </w:tc>
        <w:tc>
          <w:tcPr>
            <w:tcW w:w="287" w:type="pct"/>
            <w:shd w:val="clear" w:color="auto" w:fill="D9D9D9"/>
          </w:tcPr>
          <w:p w14:paraId="6F488231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center"/>
              <w:rPr>
                <w:b/>
              </w:rPr>
            </w:pPr>
            <w:r w:rsidRPr="00120AA9">
              <w:rPr>
                <w:b/>
              </w:rPr>
              <w:t>DA</w:t>
            </w:r>
          </w:p>
        </w:tc>
      </w:tr>
      <w:tr w:rsidR="00120AA9" w:rsidRPr="00120AA9" w14:paraId="393B85E9" w14:textId="77777777" w:rsidTr="00132AEA">
        <w:tc>
          <w:tcPr>
            <w:tcW w:w="353" w:type="pct"/>
            <w:shd w:val="clear" w:color="auto" w:fill="D9D9D9"/>
            <w:vAlign w:val="center"/>
          </w:tcPr>
          <w:p w14:paraId="599D4263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center"/>
            </w:pPr>
            <w:r w:rsidRPr="00120AA9">
              <w:t>1</w:t>
            </w:r>
          </w:p>
        </w:tc>
        <w:tc>
          <w:tcPr>
            <w:tcW w:w="2757" w:type="pct"/>
            <w:shd w:val="clear" w:color="auto" w:fill="auto"/>
            <w:vAlign w:val="center"/>
          </w:tcPr>
          <w:p w14:paraId="0108ADA1" w14:textId="77777777" w:rsidR="00120AA9" w:rsidRPr="00120AA9" w:rsidRDefault="00120AA9" w:rsidP="00120AA9">
            <w:pPr>
              <w:spacing w:after="0" w:line="240" w:lineRule="auto"/>
              <w:rPr>
                <w:rFonts w:cs="Calibri"/>
              </w:rPr>
            </w:pPr>
            <w:r w:rsidRPr="00120AA9">
              <w:rPr>
                <w:rFonts w:cs="Calibri"/>
              </w:rPr>
              <w:t>Izvješće o korištenju predujma – financijska godina u kojoj je isplaćen predujam</w:t>
            </w:r>
          </w:p>
        </w:tc>
        <w:tc>
          <w:tcPr>
            <w:tcW w:w="1603" w:type="pct"/>
            <w:shd w:val="clear" w:color="auto" w:fill="auto"/>
            <w:vAlign w:val="center"/>
          </w:tcPr>
          <w:p w14:paraId="44F9AEEA" w14:textId="77777777" w:rsidR="00120AA9" w:rsidRPr="00120AA9" w:rsidRDefault="00120AA9" w:rsidP="00120AA9">
            <w:pPr>
              <w:spacing w:after="120" w:line="320" w:lineRule="exact"/>
              <w:jc w:val="center"/>
            </w:pPr>
            <w:r w:rsidRPr="00120AA9">
              <w:t>dostaviti u APPRRR do 30. listopada tekuće godine</w:t>
            </w:r>
          </w:p>
          <w:p w14:paraId="39B80E0B" w14:textId="1471DBB5" w:rsidR="00120AA9" w:rsidRPr="00120AA9" w:rsidRDefault="00120AA9" w:rsidP="00120AA9">
            <w:pPr>
              <w:spacing w:after="120" w:line="320" w:lineRule="exact"/>
              <w:contextualSpacing/>
              <w:rPr>
                <w:sz w:val="18"/>
                <w:szCs w:val="18"/>
                <w:lang w:val="de-DE"/>
              </w:rPr>
            </w:pPr>
            <w:r w:rsidRPr="00120AA9">
              <w:rPr>
                <w:sz w:val="18"/>
                <w:szCs w:val="18"/>
                <w:lang w:val="de-DE"/>
              </w:rPr>
              <w:t>*uz izvješće se dostavlja dokumenta</w:t>
            </w:r>
            <w:r w:rsidR="00B55841">
              <w:rPr>
                <w:sz w:val="18"/>
                <w:szCs w:val="18"/>
                <w:lang w:val="de-DE"/>
              </w:rPr>
              <w:t>c</w:t>
            </w:r>
            <w:r w:rsidRPr="00120AA9">
              <w:rPr>
                <w:sz w:val="18"/>
                <w:szCs w:val="18"/>
                <w:lang w:val="de-DE"/>
              </w:rPr>
              <w:t>ija iz točke 1. i 2. Popisa dokumentacije</w:t>
            </w:r>
          </w:p>
        </w:tc>
        <w:tc>
          <w:tcPr>
            <w:tcW w:w="287" w:type="pct"/>
          </w:tcPr>
          <w:p w14:paraId="64FF826D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120AA9" w:rsidRPr="00120AA9" w14:paraId="424B6ED3" w14:textId="77777777" w:rsidTr="00132AEA">
        <w:tc>
          <w:tcPr>
            <w:tcW w:w="353" w:type="pct"/>
            <w:shd w:val="clear" w:color="auto" w:fill="D9D9D9"/>
            <w:vAlign w:val="center"/>
          </w:tcPr>
          <w:p w14:paraId="3B8D0E37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center"/>
            </w:pPr>
            <w:r w:rsidRPr="00120AA9">
              <w:t>2</w:t>
            </w:r>
          </w:p>
        </w:tc>
        <w:tc>
          <w:tcPr>
            <w:tcW w:w="2757" w:type="pct"/>
            <w:shd w:val="clear" w:color="auto" w:fill="auto"/>
            <w:vAlign w:val="center"/>
          </w:tcPr>
          <w:p w14:paraId="2D673444" w14:textId="77777777" w:rsidR="00120AA9" w:rsidRPr="00120AA9" w:rsidRDefault="00120AA9" w:rsidP="00120AA9">
            <w:pPr>
              <w:spacing w:after="120" w:line="320" w:lineRule="exact"/>
            </w:pPr>
            <w:r w:rsidRPr="00120AA9">
              <w:rPr>
                <w:rFonts w:cs="Calibri"/>
              </w:rPr>
              <w:t>Izvješće o korištenju predujma – prva financijska godina nakon isplate predujma</w:t>
            </w:r>
          </w:p>
        </w:tc>
        <w:tc>
          <w:tcPr>
            <w:tcW w:w="1603" w:type="pct"/>
            <w:shd w:val="clear" w:color="auto" w:fill="auto"/>
            <w:vAlign w:val="center"/>
          </w:tcPr>
          <w:p w14:paraId="6B4CD7D6" w14:textId="77777777" w:rsidR="00120AA9" w:rsidRPr="00120AA9" w:rsidRDefault="00120AA9" w:rsidP="00120AA9">
            <w:pPr>
              <w:spacing w:after="120" w:line="320" w:lineRule="exact"/>
              <w:jc w:val="center"/>
            </w:pPr>
            <w:r w:rsidRPr="00120AA9">
              <w:t>dostaviti u APPRRR do 30. listopada tekuće godine</w:t>
            </w:r>
          </w:p>
          <w:p w14:paraId="7E01235A" w14:textId="77777777" w:rsidR="00120AA9" w:rsidRPr="00120AA9" w:rsidRDefault="00120AA9" w:rsidP="00120AA9">
            <w:pPr>
              <w:spacing w:after="120" w:line="320" w:lineRule="exact"/>
              <w:contextualSpacing/>
              <w:rPr>
                <w:lang w:val="de-DE"/>
              </w:rPr>
            </w:pPr>
            <w:r w:rsidRPr="00120AA9">
              <w:rPr>
                <w:sz w:val="18"/>
                <w:szCs w:val="18"/>
                <w:lang w:val="de-DE"/>
              </w:rPr>
              <w:t>*uz izvješće se dostavlja dokumentacija iz točke 1. i 2. Popisa dokumentacije</w:t>
            </w:r>
          </w:p>
        </w:tc>
        <w:tc>
          <w:tcPr>
            <w:tcW w:w="287" w:type="pct"/>
          </w:tcPr>
          <w:p w14:paraId="0CB62238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120AA9" w:rsidRPr="00120AA9" w14:paraId="3087BF94" w14:textId="77777777" w:rsidTr="00132AEA">
        <w:tc>
          <w:tcPr>
            <w:tcW w:w="353" w:type="pct"/>
            <w:shd w:val="clear" w:color="auto" w:fill="D9D9D9"/>
            <w:vAlign w:val="center"/>
          </w:tcPr>
          <w:p w14:paraId="62E75C22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center"/>
            </w:pPr>
            <w:r w:rsidRPr="00120AA9">
              <w:t>3</w:t>
            </w:r>
          </w:p>
        </w:tc>
        <w:tc>
          <w:tcPr>
            <w:tcW w:w="2757" w:type="pct"/>
            <w:shd w:val="clear" w:color="auto" w:fill="auto"/>
            <w:vAlign w:val="center"/>
          </w:tcPr>
          <w:p w14:paraId="60C66921" w14:textId="77777777" w:rsidR="00120AA9" w:rsidRPr="00120AA9" w:rsidRDefault="00120AA9" w:rsidP="00120AA9">
            <w:pPr>
              <w:spacing w:after="120" w:line="320" w:lineRule="exact"/>
              <w:rPr>
                <w:rFonts w:cs="Calibri"/>
              </w:rPr>
            </w:pPr>
            <w:r w:rsidRPr="00120AA9">
              <w:rPr>
                <w:rFonts w:cs="Calibri"/>
              </w:rPr>
              <w:t>Izvješće o iskorištenom predujmu – druga financijska godina nakon isplate predujma</w:t>
            </w:r>
          </w:p>
        </w:tc>
        <w:tc>
          <w:tcPr>
            <w:tcW w:w="1603" w:type="pct"/>
            <w:shd w:val="clear" w:color="auto" w:fill="auto"/>
            <w:vAlign w:val="center"/>
          </w:tcPr>
          <w:p w14:paraId="36BBFC98" w14:textId="77777777" w:rsidR="00120AA9" w:rsidRPr="00120AA9" w:rsidRDefault="00120AA9" w:rsidP="00120AA9">
            <w:pPr>
              <w:spacing w:after="120" w:line="320" w:lineRule="exact"/>
              <w:jc w:val="center"/>
            </w:pPr>
            <w:r w:rsidRPr="00120AA9">
              <w:t>dostaviti u APPRRR do 15. listopada tekuće godine</w:t>
            </w:r>
          </w:p>
          <w:p w14:paraId="64D61262" w14:textId="77777777" w:rsidR="00120AA9" w:rsidRPr="00120AA9" w:rsidRDefault="00120AA9" w:rsidP="00120AA9">
            <w:pPr>
              <w:spacing w:after="120" w:line="320" w:lineRule="exact"/>
              <w:contextualSpacing/>
              <w:rPr>
                <w:lang w:val="de-DE"/>
              </w:rPr>
            </w:pPr>
            <w:r w:rsidRPr="00120AA9">
              <w:rPr>
                <w:sz w:val="18"/>
                <w:szCs w:val="18"/>
                <w:lang w:val="de-DE"/>
              </w:rPr>
              <w:t>*uz izvješće se dostavlja dokumentacija iz točke 1. i 3. Popisa dokumentacije</w:t>
            </w:r>
          </w:p>
        </w:tc>
        <w:tc>
          <w:tcPr>
            <w:tcW w:w="287" w:type="pct"/>
          </w:tcPr>
          <w:p w14:paraId="038C182A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</w:tbl>
    <w:p w14:paraId="62CD4CB5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</w:p>
    <w:p w14:paraId="7904A194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  <w:r w:rsidRPr="00120AA9">
        <w:rPr>
          <w:rFonts w:cs="Calibri"/>
          <w:b/>
        </w:rPr>
        <w:t>Popis dokumentacije koja se dostavlja uz Izvješće:</w:t>
      </w:r>
    </w:p>
    <w:p w14:paraId="41B7A533" w14:textId="77777777" w:rsidR="00120AA9" w:rsidRPr="00120AA9" w:rsidRDefault="00120AA9" w:rsidP="00120AA9">
      <w:pPr>
        <w:spacing w:after="120" w:line="320" w:lineRule="exact"/>
        <w:jc w:val="both"/>
        <w:rPr>
          <w:rFonts w:cs="Calibri"/>
        </w:rPr>
      </w:pPr>
      <w:r w:rsidRPr="00120AA9">
        <w:rPr>
          <w:rFonts w:cs="Calibri"/>
        </w:rPr>
        <w:t>1. Financijska dokumentacija kojom se opravdava uporaba predujma do 15. listopada tekuće godine (situacije, predračuni, računi, dokazi o izvršenom plaćanju)</w:t>
      </w:r>
    </w:p>
    <w:p w14:paraId="3D4967E0" w14:textId="77777777" w:rsidR="00120AA9" w:rsidRPr="00120AA9" w:rsidRDefault="00120AA9" w:rsidP="00120AA9">
      <w:pPr>
        <w:spacing w:after="120" w:line="320" w:lineRule="exact"/>
        <w:jc w:val="both"/>
        <w:rPr>
          <w:rFonts w:cs="Calibri"/>
        </w:rPr>
      </w:pPr>
      <w:r w:rsidRPr="00120AA9">
        <w:rPr>
          <w:rFonts w:cs="Calibri"/>
        </w:rPr>
        <w:t>2. Izjava Korisnika o iznosu neiskorištenog predujma na dan 15. listopada tekuće godine</w:t>
      </w:r>
    </w:p>
    <w:p w14:paraId="4422C7C1" w14:textId="77777777" w:rsidR="00120AA9" w:rsidRPr="00120AA9" w:rsidRDefault="00120AA9" w:rsidP="00120AA9">
      <w:pPr>
        <w:spacing w:after="120" w:line="320" w:lineRule="exact"/>
        <w:jc w:val="both"/>
        <w:rPr>
          <w:rFonts w:cs="Calibri"/>
        </w:rPr>
      </w:pPr>
      <w:r w:rsidRPr="00120AA9">
        <w:rPr>
          <w:rFonts w:cs="Calibri"/>
        </w:rPr>
        <w:t>3. Izjava Korisnika o iznosu iskorištenja cjelokupnog iznosa predujma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0"/>
        <w:gridCol w:w="5096"/>
      </w:tblGrid>
      <w:tr w:rsidR="00120AA9" w:rsidRPr="00120AA9" w14:paraId="5012F462" w14:textId="77777777" w:rsidTr="00132AEA">
        <w:tc>
          <w:tcPr>
            <w:tcW w:w="4510" w:type="dxa"/>
          </w:tcPr>
          <w:p w14:paraId="0556069E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120AA9">
              <w:rPr>
                <w:rFonts w:cs="Calibri"/>
              </w:rPr>
              <w:t>Datum:</w:t>
            </w:r>
          </w:p>
        </w:tc>
        <w:tc>
          <w:tcPr>
            <w:tcW w:w="5096" w:type="dxa"/>
          </w:tcPr>
          <w:p w14:paraId="50488429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120AA9">
              <w:rPr>
                <w:rFonts w:cs="Calibri"/>
              </w:rPr>
              <w:t>Pečat i potpis:</w:t>
            </w:r>
          </w:p>
          <w:p w14:paraId="0902EB8B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120AA9" w:rsidRPr="00120AA9" w14:paraId="04955AC4" w14:textId="77777777" w:rsidTr="00132AEA">
        <w:tc>
          <w:tcPr>
            <w:tcW w:w="9606" w:type="dxa"/>
            <w:gridSpan w:val="2"/>
          </w:tcPr>
          <w:p w14:paraId="023638FC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  <w:b/>
              </w:rPr>
            </w:pPr>
            <w:r w:rsidRPr="00120AA9">
              <w:rPr>
                <w:rFonts w:cs="Calibri"/>
              </w:rPr>
              <w:t xml:space="preserve">Izvješće pošaljite na adresu: </w:t>
            </w:r>
            <w:r w:rsidRPr="00120AA9">
              <w:rPr>
                <w:rFonts w:cs="Calibri"/>
                <w:b/>
              </w:rPr>
              <w:t xml:space="preserve">Agencija za plaćanja u poljoprivredi, ribarstvu i ruralnom razvoju, </w:t>
            </w:r>
          </w:p>
          <w:p w14:paraId="7534C5CE" w14:textId="6F0667B2" w:rsidR="00120AA9" w:rsidRPr="00120AA9" w:rsidRDefault="00120AA9" w:rsidP="00B55841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120AA9">
              <w:rPr>
                <w:rFonts w:cs="Calibri"/>
                <w:b/>
              </w:rPr>
              <w:t xml:space="preserve">                                          Potpora za </w:t>
            </w:r>
            <w:r w:rsidR="00B55841">
              <w:rPr>
                <w:rFonts w:cs="Calibri"/>
                <w:b/>
              </w:rPr>
              <w:t>ulaganja</w:t>
            </w:r>
            <w:r w:rsidR="00B55841" w:rsidRPr="00120AA9">
              <w:rPr>
                <w:rFonts w:cs="Calibri"/>
                <w:b/>
              </w:rPr>
              <w:t xml:space="preserve"> </w:t>
            </w:r>
            <w:r w:rsidRPr="00120AA9">
              <w:rPr>
                <w:rFonts w:cs="Calibri"/>
                <w:b/>
              </w:rPr>
              <w:t>u sektoru vina, Ulica grada Vukovara 269 d, 10000 Zagreb</w:t>
            </w:r>
          </w:p>
        </w:tc>
      </w:tr>
    </w:tbl>
    <w:p w14:paraId="70C7BD09" w14:textId="77777777" w:rsidR="00120AA9" w:rsidRPr="00120AA9" w:rsidRDefault="00120AA9" w:rsidP="00120AA9">
      <w:pPr>
        <w:tabs>
          <w:tab w:val="left" w:pos="8175"/>
        </w:tabs>
        <w:spacing w:after="120" w:line="320" w:lineRule="exact"/>
        <w:rPr>
          <w:b/>
          <w:sz w:val="56"/>
          <w:szCs w:val="56"/>
        </w:rPr>
      </w:pPr>
    </w:p>
    <w:sectPr w:rsidR="00120AA9" w:rsidRPr="00120AA9" w:rsidSect="003E1C7B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62ED7" w14:textId="77777777" w:rsidR="00C2773F" w:rsidRDefault="00C2773F" w:rsidP="00336C0E">
      <w:pPr>
        <w:spacing w:after="0" w:line="240" w:lineRule="auto"/>
      </w:pPr>
      <w:r>
        <w:separator/>
      </w:r>
    </w:p>
  </w:endnote>
  <w:endnote w:type="continuationSeparator" w:id="0">
    <w:p w14:paraId="6E4EFA0B" w14:textId="77777777" w:rsidR="00C2773F" w:rsidRDefault="00C2773F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182A9" w14:textId="60B1ED70" w:rsidR="00D601BE" w:rsidRPr="00DF5331" w:rsidRDefault="00AA28FA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9445EEA0BFF94B628D215873331693B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L6_PP_O18_v3.6_201868</w:t>
        </w:r>
      </w:sdtContent>
    </w:sdt>
    <w:r w:rsidR="00E167AD">
      <w:tab/>
    </w:r>
    <w:r w:rsidR="00120AA9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>
      <w:rPr>
        <w:noProof/>
      </w:rPr>
      <w:t>1</w:t>
    </w:r>
    <w:r w:rsidR="00D601BE">
      <w:fldChar w:fldCharType="end"/>
    </w:r>
    <w:r w:rsidR="00D601BE">
      <w:t xml:space="preserve"> / </w:t>
    </w:r>
    <w:fldSimple w:instr=" NUMPAGES   \* MERGEFORMAT ">
      <w:r>
        <w:rPr>
          <w:noProof/>
        </w:rPr>
        <w:t>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36D570" w14:textId="77777777" w:rsidR="00D601BE" w:rsidRDefault="00E3169D" w:rsidP="00DF6B67">
    <w:pPr>
      <w:pStyle w:val="Footer"/>
    </w:pPr>
    <w:fldSimple w:instr=" FILENAME   \* MERGEFORMAT ">
      <w:r w:rsidR="00C2773F">
        <w:rPr>
          <w:noProof/>
        </w:rPr>
        <w:t>Document1</w:t>
      </w:r>
    </w:fldSimple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fldSimple w:instr=" NUMPAGES   \* MERGEFORMAT ">
      <w:r w:rsidR="00C2773F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76A53" w14:textId="77777777" w:rsidR="00C2773F" w:rsidRDefault="00C2773F" w:rsidP="00336C0E">
      <w:pPr>
        <w:spacing w:after="0" w:line="240" w:lineRule="auto"/>
      </w:pPr>
      <w:r>
        <w:separator/>
      </w:r>
    </w:p>
  </w:footnote>
  <w:footnote w:type="continuationSeparator" w:id="0">
    <w:p w14:paraId="52B10681" w14:textId="77777777" w:rsidR="00C2773F" w:rsidRDefault="00C2773F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1A140F" w14:textId="4040F55C" w:rsidR="00D601BE" w:rsidRDefault="00E3169D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1711ADEE" wp14:editId="1C4A3F55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F28D0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77C7F613" wp14:editId="4D38262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924D5C"/>
    <w:multiLevelType w:val="hybridMultilevel"/>
    <w:tmpl w:val="425409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DateAndTime/>
  <w:hideSpellingErrors/>
  <w:hideGrammaticalErrors/>
  <w:attachedTemplate r:id="rId1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73F"/>
    <w:rsid w:val="00014E65"/>
    <w:rsid w:val="00043A99"/>
    <w:rsid w:val="00053900"/>
    <w:rsid w:val="00071A06"/>
    <w:rsid w:val="000B1E10"/>
    <w:rsid w:val="000F07B2"/>
    <w:rsid w:val="00120AA9"/>
    <w:rsid w:val="0017478B"/>
    <w:rsid w:val="00207886"/>
    <w:rsid w:val="002541E6"/>
    <w:rsid w:val="002671E8"/>
    <w:rsid w:val="00272D9C"/>
    <w:rsid w:val="00273B94"/>
    <w:rsid w:val="002A690A"/>
    <w:rsid w:val="002B2929"/>
    <w:rsid w:val="002B68E1"/>
    <w:rsid w:val="002F6D7C"/>
    <w:rsid w:val="00320BAB"/>
    <w:rsid w:val="00336C0E"/>
    <w:rsid w:val="003437EE"/>
    <w:rsid w:val="00372431"/>
    <w:rsid w:val="003756DC"/>
    <w:rsid w:val="0038508E"/>
    <w:rsid w:val="003866A9"/>
    <w:rsid w:val="003C05EA"/>
    <w:rsid w:val="003C607D"/>
    <w:rsid w:val="003D2226"/>
    <w:rsid w:val="003E1C7B"/>
    <w:rsid w:val="0044632C"/>
    <w:rsid w:val="00453963"/>
    <w:rsid w:val="00460963"/>
    <w:rsid w:val="004673DF"/>
    <w:rsid w:val="004A7949"/>
    <w:rsid w:val="004B08AD"/>
    <w:rsid w:val="004E6207"/>
    <w:rsid w:val="00525B61"/>
    <w:rsid w:val="00542783"/>
    <w:rsid w:val="005529EC"/>
    <w:rsid w:val="0057330A"/>
    <w:rsid w:val="00595105"/>
    <w:rsid w:val="005C52FD"/>
    <w:rsid w:val="005E1128"/>
    <w:rsid w:val="005E2704"/>
    <w:rsid w:val="005E5928"/>
    <w:rsid w:val="005E672E"/>
    <w:rsid w:val="006354B4"/>
    <w:rsid w:val="00647D08"/>
    <w:rsid w:val="00655CE5"/>
    <w:rsid w:val="006705C4"/>
    <w:rsid w:val="006A5010"/>
    <w:rsid w:val="006B6FE1"/>
    <w:rsid w:val="006D5C25"/>
    <w:rsid w:val="006F0AC9"/>
    <w:rsid w:val="00701671"/>
    <w:rsid w:val="00711591"/>
    <w:rsid w:val="0072194F"/>
    <w:rsid w:val="00730CAE"/>
    <w:rsid w:val="007346AC"/>
    <w:rsid w:val="007474EB"/>
    <w:rsid w:val="007629BE"/>
    <w:rsid w:val="00766E49"/>
    <w:rsid w:val="007A5A9E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C1131"/>
    <w:rsid w:val="008C1732"/>
    <w:rsid w:val="008D6AB1"/>
    <w:rsid w:val="008F53E0"/>
    <w:rsid w:val="00903971"/>
    <w:rsid w:val="00932277"/>
    <w:rsid w:val="009431E9"/>
    <w:rsid w:val="009515CF"/>
    <w:rsid w:val="00956B96"/>
    <w:rsid w:val="0096672E"/>
    <w:rsid w:val="009716DE"/>
    <w:rsid w:val="009A5D4F"/>
    <w:rsid w:val="009B5FA6"/>
    <w:rsid w:val="00A40CC6"/>
    <w:rsid w:val="00A5205D"/>
    <w:rsid w:val="00AA28FA"/>
    <w:rsid w:val="00AB3624"/>
    <w:rsid w:val="00AD5DBD"/>
    <w:rsid w:val="00AE66C1"/>
    <w:rsid w:val="00B00854"/>
    <w:rsid w:val="00B16AB6"/>
    <w:rsid w:val="00B4447F"/>
    <w:rsid w:val="00B55841"/>
    <w:rsid w:val="00B95B0F"/>
    <w:rsid w:val="00BD5E1D"/>
    <w:rsid w:val="00BE6E08"/>
    <w:rsid w:val="00BF0389"/>
    <w:rsid w:val="00C13DE0"/>
    <w:rsid w:val="00C2773F"/>
    <w:rsid w:val="00C55FF1"/>
    <w:rsid w:val="00CA63D9"/>
    <w:rsid w:val="00D003D6"/>
    <w:rsid w:val="00D17F24"/>
    <w:rsid w:val="00D2586B"/>
    <w:rsid w:val="00D601BE"/>
    <w:rsid w:val="00D62CE7"/>
    <w:rsid w:val="00DA0E74"/>
    <w:rsid w:val="00DD3947"/>
    <w:rsid w:val="00DE3996"/>
    <w:rsid w:val="00DF5331"/>
    <w:rsid w:val="00DF6B67"/>
    <w:rsid w:val="00E167AD"/>
    <w:rsid w:val="00E20303"/>
    <w:rsid w:val="00E22A92"/>
    <w:rsid w:val="00E3169D"/>
    <w:rsid w:val="00E34750"/>
    <w:rsid w:val="00E3640D"/>
    <w:rsid w:val="00E36793"/>
    <w:rsid w:val="00E40434"/>
    <w:rsid w:val="00E9685D"/>
    <w:rsid w:val="00EA513F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6346"/>
    <w:rsid w:val="00F5207D"/>
    <w:rsid w:val="00F56657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ru v:ext="edit" colors="#ffc"/>
    </o:shapedefaults>
    <o:shapelayout v:ext="edit">
      <o:idmap v:ext="edit" data="1"/>
    </o:shapelayout>
  </w:shapeDefaults>
  <w:decimalSymbol w:val=","/>
  <w:listSeparator w:val=";"/>
  <w14:docId w14:val="41A524A7"/>
  <w15:docId w15:val="{D5E29024-4E16-4F9D-B062-329A5782D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://sharepoint:8080/predlosci/Predlo&#382;ak%20kontrolne%20liste%202017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660481A7E164DFD8C4AFC24AEC3A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615CB3-A8A5-4AAA-87CB-F7CD41B9B7E6}"/>
      </w:docPartPr>
      <w:docPartBody>
        <w:p w:rsidR="00FC0557" w:rsidRDefault="00FC0557">
          <w:pPr>
            <w:pStyle w:val="4660481A7E164DFD8C4AFC24AEC3A9F0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9445EEA0BFF94B628D215873331693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7AD289-2E3C-435A-BD8A-C926E42D4EF7}"/>
      </w:docPartPr>
      <w:docPartBody>
        <w:p w:rsidR="00FC0557" w:rsidRDefault="00FC0557">
          <w:pPr>
            <w:pStyle w:val="9445EEA0BFF94B628D215873331693BA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557"/>
    <w:rsid w:val="00FC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4660481A7E164DFD8C4AFC24AEC3A9F0">
    <w:name w:val="4660481A7E164DFD8C4AFC24AEC3A9F0"/>
  </w:style>
  <w:style w:type="paragraph" w:customStyle="1" w:styleId="9445EEA0BFF94B628D215873331693BA">
    <w:name w:val="9445EEA0BFF94B628D215873331693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2018-06-07T22:00:00+00:00</Datum_x0020_verzije>
    <_dlc_DocId xmlns="45adb973-3738-4051-9417-704071a43e5d">VY2WPRCRYZME-5-10420</_dlc_DocId>
    <_dlc_DocIdUrl xmlns="45adb973-3738-4051-9417-704071a43e5d">
      <Url>http://sharepoint2.dmssa.local:8080/_layouts/DocIdRedir.aspx?ID=VY2WPRCRYZME-5-10420</Url>
      <Description>VY2WPRCRYZME-5-10420</Description>
    </_dlc_DocIdUrl>
    <Naziv_x0020_na_x0020_engleskom_x0020_jeziku xmlns="45adb973-3738-4051-9417-704071a43e5d" xsi:nil="true"/>
    <Šifra xmlns="45adb973-3738-4051-9417-704071a43e5d">L6_PP_O18</Šifra>
    <Status_x0020_verzije1 xmlns="45adb973-3738-4051-9417-704071a43e5d">(5) Važeća verzija</Status_x0020_verzije1>
    <Šifra_verzija_datum xmlns="45adb973-3738-4051-9417-704071a43e5d">L6_PP_O18_v3.6_201868</Šifra_verzija_datum>
    <Broj_x0020_verzije xmlns="45adb973-3738-4051-9417-704071a43e5d">3.6</Broj_x0020_verzije>
    <Kratica_x0020_OJ1 xmlns="45adb973-3738-4051-9417-704071a43e5d" xsi:nil="true"/>
    <Pripremio xmlns="45adb973-3738-4051-9417-704071a43e5d">
      <UserInfo>
        <DisplayName/>
        <AccountId xsi:nil="true"/>
        <AccountType/>
      </UserInfo>
    </Pripremio>
    <Datum_x0020_pripreme xmlns="45adb973-3738-4051-9417-704071a43e5d">2017-08-24T22:00:00+00:00</Datum_x0020_pripreme>
    <Kratica_x0020_OJ_x0020__x0028_Pripremio_x0029_ xmlns="45adb973-3738-4051-9417-704071a43e5d" xsi:nil="true"/>
    <Šifra_x0020_procedure1 xmlns="45adb973-3738-4051-9417-704071a43e5d">L6_PP</Šifra_x0020_procedure1>
    <Vrijedi_x0020_od xmlns="45adb973-3738-4051-9417-704071a43e5d">2018-06-07T22:00:00+00:00</Vrijedi_x0020_od>
    <Broj_x0020_Naputka xmlns="45adb973-3738-4051-9417-704071a43e5d">254</Broj_x0020_Naputka>
    <Kratica_x0020_OJ_x0020_-_x0020_nova xmlns="45adb973-3738-4051-9417-704071a43e5d" xsi:nil="true"/>
    <Kratica_x0020_OJ_x0020__x0028_Pripremio_x0029__x0020_-_x0020_nova xmlns="45adb973-3738-4051-9417-704071a43e5d" xsi:nil="true"/>
    <Naziv_x0020_prikaza_x0020_procesa_x002f_landscape-a xmlns="45adb973-3738-4051-9417-704071a43e5d">15</Naziv_x0020_prikaza_x0020_procesa_x002f_landscape-a>
    <Sektor_x002f_odjel_x002f_odgovorna_x0020_osoba_x0020__x0028_Report_x0029_ xmlns="45adb973-3738-4051-9417-704071a43e5d" xsi:nil="true"/>
    <Poveznice_x0020_na_x0020_druge_x0020_procedure xmlns="45adb973-3738-4051-9417-704071a43e5d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 xsi:nil="true"/>
    <Kratica_x0020_sektora_x002f_službe_x0020_-_x0020_2017 xmlns="45adb973-3738-4051-9417-704071a43e5d"/>
    <Footer_x0028_format_x0029_ xmlns="45adb973-3738-4051-9417-704071a43e5d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p:Policy xmlns:p="office.server.policy" id="" local="true">
  <p:Name>Kontrolna lista</p:Name>
  <p:Description/>
  <p:Statement/>
  <p:PolicyItems>
    <p:PolicyItem featureId="Microsoft.Office.RecordsManagement.PolicyFeatures.PolicyAudit" staticId="0x01010087419008D1987D43B0A3FC463927C69E|8138272" UniqueId="5beda5c3-075c-4a8b-ad8b-7d26d9f714a5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Kontrolna lista" ma:contentTypeID="0x01010087419008D1987D43B0A3FC463927C69E000C674E46E015214AA74438305085B90B" ma:contentTypeVersion="96" ma:contentTypeDescription="" ma:contentTypeScope="" ma:versionID="2246e19824f7e566c71ad31bdc2609e4">
  <xsd:schema xmlns:xsd="http://www.w3.org/2001/XMLSchema" xmlns:xs="http://www.w3.org/2001/XMLSchema" xmlns:p="http://schemas.microsoft.com/office/2006/metadata/properties" xmlns:ns1="http://schemas.microsoft.com/sharepoint/v3" xmlns:ns3="45adb973-3738-4051-9417-704071a43e5d" targetNamespace="http://schemas.microsoft.com/office/2006/metadata/properties" ma:root="true" ma:fieldsID="95ccd61c962f15c8501994977e0af275" ns1:_="" ns3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3:Naziv_x0020_na_x0020_engleskom_x0020_jeziku" minOccurs="0"/>
                <xsd:element ref="ns3:Prilog_x0020_broj" minOccurs="0"/>
                <xsd:element ref="ns3:Datum_x0020_verzije" minOccurs="0"/>
                <xsd:element ref="ns3:Šifra" minOccurs="0"/>
                <xsd:element ref="ns3:Status_x0020_verzije1" minOccurs="0"/>
                <xsd:element ref="ns3:Šifra_verzija_datum" minOccurs="0"/>
                <xsd:element ref="ns3:Kratica_x0020_OJ1" minOccurs="0"/>
                <xsd:element ref="ns3:Kratica_x0020_sektora_x002f_službe_x0020_-_x0020_2017" minOccurs="0"/>
                <xsd:element ref="ns3:Kratica_x0020_OJ_x0020_-_x0020_nova" minOccurs="0"/>
                <xsd:element ref="ns3:Broj_x0020_verzije" minOccurs="0"/>
                <xsd:element ref="ns3:Datum_x0020_pripreme" minOccurs="0"/>
                <xsd:element ref="ns3:Pripremio" minOccurs="0"/>
                <xsd:element ref="ns3:Kratica_x0020_OJ_x0020__x0028_Pripremio_x0029_" minOccurs="0"/>
                <xsd:element ref="ns3:Kratica_x0020_OJ_x0020__x0028_Pripremio_x0029__x0020_-_x0020_nova" minOccurs="0"/>
                <xsd:element ref="ns3:Kratica_x0020_OJ_x0020__x0028_Pripremio_x0029__x0020_-_x0020_2017" minOccurs="0"/>
                <xsd:element ref="ns1:_dlc_Exempt" minOccurs="0"/>
                <xsd:element ref="ns3:_dlc_DocIdPersistId" minOccurs="0"/>
                <xsd:element ref="ns3:_dlc_DocId" minOccurs="0"/>
                <xsd:element ref="ns3:Šifra_x0020_procedure1" minOccurs="0"/>
                <xsd:element ref="ns3:Footer_x0028_format_x0029_" minOccurs="0"/>
                <xsd:element ref="ns3:Broj_x0020_Naputka" minOccurs="0"/>
                <xsd:element ref="ns3:Vrijedi_x0020_od" minOccurs="0"/>
                <xsd:element ref="ns3:_dlc_DocIdUrl" minOccurs="0"/>
                <xsd:element ref="ns3:Naziv_x0020_prikaza_x0020_procesa_x002f_landscape-a" minOccurs="0"/>
                <xsd:element ref="ns3:Sektor_x002f_odjel_x002f_odgovorna_x0020_osoba_x0020__x0028_Report_x0029_" minOccurs="0"/>
                <xsd:element ref="ns3:Poveznice_x0020_na_x0020_druge_x0020_procedure" minOccurs="0"/>
                <xsd:element ref="ns3:Osobe_x0020_koje_x0020_ažuriraju_x0020_P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Prilog_x0020_broj" ma:index="3" nillable="true" ma:displayName="Vrsta dokumenta" ma:default="Osnovni dokument" ma:format="RadioButtons" ma:internalName="Prilog_x0020_broj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Šifra" ma:index="5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sektora_x002f_službe_x0020_-_x0020_2017" ma:index="9" nillable="true" ma:displayName="Kratica sektora/službe - 2017" ma:list="{c0a6a410-b6d4-4202-9ce3-c073be487c2e}" ma:internalName="Kratica_x0020_sektora_x002F_slu_x017e_be_x0020__x002d__x0020_2017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10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11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2" nillable="true" ma:displayName="Datum pripreme" ma:format="DateOnly" ma:internalName="Datum_x0020_pripreme">
      <xsd:simpleType>
        <xsd:restriction base="dms:DateTime"/>
      </xsd:simpleType>
    </xsd:element>
    <xsd:element name="Pripremio" ma:index="13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4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5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16" nillable="true" ma:displayName="Kratica OJ (Pripremio) - 2017" ma:format="Dropdown" ma:internalName="Kratica_x0020_OJ_x0020__x0028_Pripremio_x0029__x0020__x002d__x0020_2017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Footer_x0028_format_x0029_" ma:index="24" nillable="true" ma:displayName="Footer(format)" ma:internalName="Footer_x0028_format_x0029_" ma:readOnly="false">
      <xsd:simpleType>
        <xsd:restriction base="dms:Text">
          <xsd:maxLength value="255"/>
        </xsd:restriction>
      </xsd:simpleType>
    </xsd:element>
    <xsd:element name="Broj_x0020_Naputka" ma:index="25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6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29" nillable="true" ma:displayName="Šifra prikaz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0" nillable="true" ma:displayName="Sektor/odjel/odgovorna osoba (Report)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31" nillable="true" ma:displayName="Poveznice na druge procedure-test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32" nillable="true" ma:displayName="Osobe koje ažuriraju PAP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71E1C6-60D6-4417-862E-E761E6D6FE94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dcmitype/"/>
    <ds:schemaRef ds:uri="45adb973-3738-4051-9417-704071a43e5d"/>
    <ds:schemaRef ds:uri="http://purl.org/dc/elements/1.1/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6101272-4285-499C-ACDC-01CB24D9F2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D541582-7E47-420C-A3CC-832ED4E5C7CC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C664B084-B87A-4154-B1EE-C48FDBD4C48F}">
  <ds:schemaRefs>
    <ds:schemaRef ds:uri="office.server.policy"/>
  </ds:schemaRefs>
</ds:datastoreItem>
</file>

<file path=customXml/itemProps7.xml><?xml version="1.0" encoding="utf-8"?>
<ds:datastoreItem xmlns:ds="http://schemas.openxmlformats.org/officeDocument/2006/customXml" ds:itemID="{639C2DAA-AD61-4ADF-A252-3291F438AF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E4A4DF8D-E6D5-44DA-A062-97C821312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Predložak%20kontrolne%20liste%202017</Template>
  <TotalTime>0</TotalTime>
  <Pages>3</Pages>
  <Words>310</Words>
  <Characters>1769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Izvješće o iskorištenju predujma za ulaganja u sektoru vina</vt:lpstr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 o iskorištenju predujma za ulaganja u sektoru vina</dc:title>
  <dc:creator>Vesna Jurković</dc:creator>
  <cp:lastModifiedBy>Irena Kruljac</cp:lastModifiedBy>
  <cp:revision>2</cp:revision>
  <cp:lastPrinted>2010-11-04T08:04:00Z</cp:lastPrinted>
  <dcterms:created xsi:type="dcterms:W3CDTF">2018-06-11T06:25:00Z</dcterms:created>
  <dcterms:modified xsi:type="dcterms:W3CDTF">2018-06-11T06:25:00Z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0x01010087419008D1987D43B0A3FC463927C69E000C674E46E015214AA74438305085B90B</vt:lpwstr>
  </property>
  <property fmtid="{D5CDD505-2E9C-101B-9397-08002B2CF9AE}" pid="4" name="_dlc_DocIdItemGuid">
    <vt:lpwstr>dff8de1a-c4de-4f07-87d4-b1a0d61e35d4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f7905e06-c13b-4949-980e-40d49d6baf25,2;f7905e06-c13b-4949-980e-40d49d6baf25,4;f7905e06-c13b-4949-980e-40d49d6baf25,16;f7905e06-c13b-4949-980e-40d49d6baf25,19;f7905e06-c13b-4949-980e-40d49d6baf25,21;f7905e06-c13b-4949-980e-40d49d6baf25,23;f7905e06-c13b-494</vt:lpwstr>
  </property>
  <property fmtid="{D5CDD505-2E9C-101B-9397-08002B2CF9AE}" pid="10" name="_docset_NoMedatataSyncRequired">
    <vt:lpwstr>False</vt:lpwstr>
  </property>
</Properties>
</file>